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88946" w14:textId="77777777" w:rsidR="00BB49A9" w:rsidRDefault="00BB49A9" w:rsidP="00BB49A9">
      <w:pPr>
        <w:pStyle w:val="NoSpacing"/>
      </w:pPr>
      <w:r>
        <w:rPr>
          <w:u w:val="single"/>
        </w:rPr>
        <w:t>Thomas WHYTE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14:paraId="06073BD1" w14:textId="0BF70D9C" w:rsidR="00BB49A9" w:rsidRDefault="00BB49A9" w:rsidP="00BB49A9">
      <w:pPr>
        <w:pStyle w:val="NoSpacing"/>
      </w:pPr>
      <w:r>
        <w:t xml:space="preserve">of </w:t>
      </w:r>
      <w:r>
        <w:t>Walcote</w:t>
      </w:r>
      <w:bookmarkStart w:id="0" w:name="_GoBack"/>
      <w:bookmarkEnd w:id="0"/>
      <w:r>
        <w:t>, Leicestershire.</w:t>
      </w:r>
    </w:p>
    <w:p w14:paraId="5E8E7E4A" w14:textId="77777777" w:rsidR="00BB49A9" w:rsidRDefault="00BB49A9" w:rsidP="00BB49A9">
      <w:pPr>
        <w:pStyle w:val="NoSpacing"/>
      </w:pPr>
    </w:p>
    <w:p w14:paraId="1B8FD405" w14:textId="77777777" w:rsidR="00BB49A9" w:rsidRDefault="00BB49A9" w:rsidP="00BB49A9">
      <w:pPr>
        <w:pStyle w:val="NoSpacing"/>
      </w:pPr>
    </w:p>
    <w:p w14:paraId="77C5964F" w14:textId="77777777" w:rsidR="00BB49A9" w:rsidRDefault="00BB49A9" w:rsidP="00BB49A9">
      <w:pPr>
        <w:pStyle w:val="NoSpacing"/>
      </w:pPr>
      <w:r>
        <w:t>27 Nov.1427</w:t>
      </w:r>
      <w:r>
        <w:tab/>
        <w:t xml:space="preserve">He was on the inquisition post mortem held in Lutterworth into lands of </w:t>
      </w:r>
    </w:p>
    <w:p w14:paraId="72245460" w14:textId="77777777" w:rsidR="00BB49A9" w:rsidRDefault="00BB49A9" w:rsidP="00BB49A9">
      <w:pPr>
        <w:pStyle w:val="NoSpacing"/>
      </w:pPr>
      <w:r>
        <w:tab/>
      </w:r>
      <w:r>
        <w:tab/>
        <w:t>Elizabeth Beaumont(q.v.).</w:t>
      </w:r>
    </w:p>
    <w:p w14:paraId="76C5D47E" w14:textId="77777777" w:rsidR="00BB49A9" w:rsidRDefault="00BB49A9" w:rsidP="00BB49A9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23-101)</w:t>
      </w:r>
    </w:p>
    <w:p w14:paraId="1E75DC16" w14:textId="77777777" w:rsidR="00BB49A9" w:rsidRDefault="00BB49A9" w:rsidP="00BB49A9">
      <w:pPr>
        <w:pStyle w:val="NoSpacing"/>
      </w:pPr>
    </w:p>
    <w:p w14:paraId="2A890AA4" w14:textId="77777777" w:rsidR="00BB49A9" w:rsidRDefault="00BB49A9" w:rsidP="00BB49A9">
      <w:pPr>
        <w:pStyle w:val="NoSpacing"/>
      </w:pPr>
    </w:p>
    <w:p w14:paraId="26B1B41D" w14:textId="6669F677" w:rsidR="006B2F86" w:rsidRPr="00BB49A9" w:rsidRDefault="00BB49A9" w:rsidP="00BB49A9">
      <w:pPr>
        <w:pStyle w:val="NoSpacing"/>
      </w:pPr>
      <w:r>
        <w:t>16 January 2019</w:t>
      </w:r>
    </w:p>
    <w:sectPr w:rsidR="006B2F86" w:rsidRPr="00BB49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20E93" w14:textId="77777777" w:rsidR="00BB49A9" w:rsidRDefault="00BB49A9" w:rsidP="00E71FC3">
      <w:pPr>
        <w:spacing w:after="0" w:line="240" w:lineRule="auto"/>
      </w:pPr>
      <w:r>
        <w:separator/>
      </w:r>
    </w:p>
  </w:endnote>
  <w:endnote w:type="continuationSeparator" w:id="0">
    <w:p w14:paraId="13EA4A44" w14:textId="77777777" w:rsidR="00BB49A9" w:rsidRDefault="00BB49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93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770EA" w14:textId="77777777" w:rsidR="00BB49A9" w:rsidRDefault="00BB49A9" w:rsidP="00E71FC3">
      <w:pPr>
        <w:spacing w:after="0" w:line="240" w:lineRule="auto"/>
      </w:pPr>
      <w:r>
        <w:separator/>
      </w:r>
    </w:p>
  </w:footnote>
  <w:footnote w:type="continuationSeparator" w:id="0">
    <w:p w14:paraId="4EB7ACEB" w14:textId="77777777" w:rsidR="00BB49A9" w:rsidRDefault="00BB49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9A9"/>
    <w:rsid w:val="001A7C09"/>
    <w:rsid w:val="00577BD5"/>
    <w:rsid w:val="00656CBA"/>
    <w:rsid w:val="006A1F77"/>
    <w:rsid w:val="00733BE7"/>
    <w:rsid w:val="00AB52E8"/>
    <w:rsid w:val="00B16D3F"/>
    <w:rsid w:val="00BB41AC"/>
    <w:rsid w:val="00BB49A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5A99D"/>
  <w15:chartTrackingRefBased/>
  <w15:docId w15:val="{3FE92524-6C5C-4EAC-B039-0E9A5B3D7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2019-01-16T20:49:00Z</dcterms:created>
  <dcterms:modified xsi:type="dcterms:W3CDTF">2019-01-16T20:50:00Z</dcterms:modified>
</cp:coreProperties>
</file>